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4EF7D" w14:textId="77777777" w:rsidR="00D072B4" w:rsidRDefault="00D072B4" w:rsidP="00D072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SPROUT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6204724A" w14:textId="77777777" w:rsidR="00D072B4" w:rsidRDefault="00D072B4" w:rsidP="00D072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Benhall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 Husbandman.</w:t>
      </w:r>
    </w:p>
    <w:p w14:paraId="5FA15F97" w14:textId="77777777" w:rsidR="00D072B4" w:rsidRDefault="00D072B4" w:rsidP="00D072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DD1479" w14:textId="77777777" w:rsidR="00D072B4" w:rsidRDefault="00D072B4" w:rsidP="00D072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674005" w14:textId="77777777" w:rsidR="00D072B4" w:rsidRDefault="00D072B4" w:rsidP="00D072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Thomas Langton(q.v.) brought a plaint of trespass against him and 6 others.</w:t>
      </w:r>
    </w:p>
    <w:p w14:paraId="0C0FE666" w14:textId="77777777" w:rsidR="00D072B4" w:rsidRDefault="00D072B4" w:rsidP="00D072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F390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9067DB7" w14:textId="77777777" w:rsidR="00D072B4" w:rsidRDefault="00D072B4" w:rsidP="00D072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11CB31" w14:textId="77777777" w:rsidR="00D072B4" w:rsidRDefault="00D072B4" w:rsidP="00D072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ACFE59" w14:textId="77777777" w:rsidR="00D072B4" w:rsidRDefault="00D072B4" w:rsidP="00D072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September 2022</w:t>
      </w:r>
    </w:p>
    <w:p w14:paraId="1BD7BB4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63E0E" w14:textId="77777777" w:rsidR="00D072B4" w:rsidRDefault="00D072B4" w:rsidP="009139A6">
      <w:r>
        <w:separator/>
      </w:r>
    </w:p>
  </w:endnote>
  <w:endnote w:type="continuationSeparator" w:id="0">
    <w:p w14:paraId="2A6045D3" w14:textId="77777777" w:rsidR="00D072B4" w:rsidRDefault="00D072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A98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D87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17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78C4C" w14:textId="77777777" w:rsidR="00D072B4" w:rsidRDefault="00D072B4" w:rsidP="009139A6">
      <w:r>
        <w:separator/>
      </w:r>
    </w:p>
  </w:footnote>
  <w:footnote w:type="continuationSeparator" w:id="0">
    <w:p w14:paraId="5BB1056C" w14:textId="77777777" w:rsidR="00D072B4" w:rsidRDefault="00D072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7A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E57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87F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2B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072B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D358C"/>
  <w15:chartTrackingRefBased/>
  <w15:docId w15:val="{6C85D1D7-0006-4112-ACD3-BC9B318D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72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2022-09-06T08:08:00Z</dcterms:created>
  <dcterms:modified xsi:type="dcterms:W3CDTF">2022-09-06T08:08:00Z</dcterms:modified>
</cp:coreProperties>
</file>